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AFB6B2F"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580AA9">
        <w:rPr>
          <w:rFonts w:ascii="Arial Narrow" w:hAnsi="Arial Narrow" w:cs="Arial"/>
          <w:b/>
          <w:bCs/>
        </w:rPr>
        <w:t xml:space="preserve"> </w:t>
      </w:r>
      <w:r w:rsidR="00D17B33" w:rsidRPr="00D17B33">
        <w:rPr>
          <w:rFonts w:ascii="Arial Narrow" w:hAnsi="Arial Narrow" w:cs="Arial"/>
          <w:b/>
          <w:bCs/>
        </w:rPr>
        <w:t>160717</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6317A87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08A8">
        <w:rPr>
          <w:rFonts w:ascii="Arial Narrow" w:hAnsi="Arial Narrow" w:cs="Arial"/>
          <w:color w:val="000000"/>
          <w:lang w:val="es-ES_tradnl"/>
        </w:rPr>
        <w:t>2</w:t>
      </w:r>
      <w:r w:rsidR="00911AFE">
        <w:rPr>
          <w:rFonts w:ascii="Arial Narrow" w:hAnsi="Arial Narrow" w:cs="Arial"/>
          <w:color w:val="000000"/>
          <w:lang w:val="es-ES_tradnl"/>
        </w:rPr>
        <w:t>1</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7C6E9C88"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085A41" w:rsidRPr="00085A41">
        <w:rPr>
          <w:rFonts w:ascii="Arial Narrow" w:hAnsi="Arial Narrow"/>
          <w:b/>
          <w:bCs/>
        </w:rPr>
        <w:t>0016467</w:t>
      </w:r>
      <w:r w:rsidR="00B12FA2" w:rsidRPr="00B12FA2">
        <w:rPr>
          <w:rFonts w:ascii="Arial Narrow" w:hAnsi="Arial Narrow"/>
          <w:b/>
          <w:bCs/>
        </w:rPr>
        <w:t xml:space="preserve"> </w:t>
      </w:r>
      <w:r w:rsidR="00672C94" w:rsidRPr="00B0663B">
        <w:rPr>
          <w:rFonts w:ascii="Arial Narrow" w:hAnsi="Arial Narrow"/>
          <w:b/>
          <w:bCs/>
        </w:rPr>
        <w:t xml:space="preserve">del </w:t>
      </w:r>
      <w:r w:rsidR="00C30C74" w:rsidRPr="00C30C74">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085A41" w:rsidRPr="00085A41">
        <w:rPr>
          <w:rFonts w:ascii="Arial Narrow" w:hAnsi="Arial Narrow"/>
          <w:b/>
          <w:bCs/>
        </w:rPr>
        <w:t>EDWIN JOSE MEDINA BRUGES,</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085A41" w:rsidRPr="00085A41">
        <w:rPr>
          <w:rFonts w:ascii="Arial Narrow" w:hAnsi="Arial Narrow"/>
        </w:rPr>
        <w:t>1.128.187.870</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085A41" w:rsidRPr="00085A41">
        <w:rPr>
          <w:rFonts w:ascii="Arial Narrow" w:hAnsi="Arial Narrow"/>
          <w:b/>
          <w:bCs/>
        </w:rPr>
        <w:t>DOCE MILLONES CUATROCIENTOS TRES MIL NOVECIENTOS DIECIOCHO PESOS M/CTE. ($12.403.918,00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085A41" w:rsidRPr="00085A41">
        <w:rPr>
          <w:rFonts w:ascii="Arial Narrow" w:hAnsi="Arial Narrow"/>
        </w:rPr>
        <w:t>469 de fecha 09 de marzo de 2018</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6BB8C031"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645BC1">
        <w:rPr>
          <w:rFonts w:ascii="Arial Narrow" w:hAnsi="Arial Narrow"/>
        </w:rPr>
        <w:t>06</w:t>
      </w:r>
      <w:r w:rsidR="00C30C74">
        <w:rPr>
          <w:rFonts w:ascii="Arial Narrow" w:hAnsi="Arial Narrow"/>
        </w:rPr>
        <w:t xml:space="preserve"> de diciembre</w:t>
      </w:r>
      <w:r w:rsidR="009B6C67">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5A03692"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085A41" w:rsidRPr="00085A41">
        <w:rPr>
          <w:rFonts w:ascii="Arial Narrow" w:hAnsi="Arial Narrow"/>
          <w:b/>
          <w:bCs/>
        </w:rPr>
        <w:t>EDWIN JOSE MEDINA BRUGES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085A41" w:rsidRPr="00085A41">
        <w:rPr>
          <w:rFonts w:ascii="Arial Narrow" w:hAnsi="Arial Narrow"/>
          <w:b/>
          <w:bCs/>
        </w:rPr>
        <w:t>VEINTICUATRO MILLONES OCHOCIENTOS SIETE MIL OCHOCIENTOS TREINTA Y SEIS PESOS M/CTE. ($24.807.836,00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1BE7980F"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085A41" w:rsidRPr="00085A41">
        <w:rPr>
          <w:rFonts w:ascii="Arial Narrow" w:hAnsi="Arial Narrow"/>
          <w:b/>
          <w:bCs/>
        </w:rPr>
        <w:t>EDWIN JOSE MEDINA BRUGES,</w:t>
      </w:r>
      <w:r w:rsidR="00085A41" w:rsidRPr="00BA198F">
        <w:rPr>
          <w:rFonts w:ascii="Arial Narrow" w:hAnsi="Arial Narrow"/>
        </w:rPr>
        <w:t xml:space="preserve"> identificado con cédula de ciudadanía número </w:t>
      </w:r>
      <w:r w:rsidR="00085A41" w:rsidRPr="00085A41">
        <w:rPr>
          <w:rFonts w:ascii="Arial Narrow" w:hAnsi="Arial Narrow"/>
        </w:rPr>
        <w:t>1.128.187.870</w:t>
      </w:r>
      <w:r w:rsidR="00085A41" w:rsidRPr="001B5475">
        <w:rPr>
          <w:rFonts w:ascii="Arial Narrow" w:hAnsi="Arial Narrow"/>
        </w:rPr>
        <w:t>,</w:t>
      </w:r>
      <w:r w:rsidR="00085A41">
        <w:rPr>
          <w:rFonts w:ascii="Arial Narrow" w:hAnsi="Arial Narrow"/>
        </w:rPr>
        <w:t xml:space="preserve"> </w:t>
      </w:r>
      <w:r w:rsidR="00085A41" w:rsidRPr="00BA198F">
        <w:rPr>
          <w:rFonts w:ascii="Arial Narrow" w:hAnsi="Arial Narrow"/>
        </w:rPr>
        <w:t xml:space="preserve">por la suma de </w:t>
      </w:r>
      <w:r w:rsidR="00085A41" w:rsidRPr="00085A41">
        <w:rPr>
          <w:rFonts w:ascii="Arial Narrow" w:hAnsi="Arial Narrow"/>
          <w:b/>
          <w:bCs/>
        </w:rPr>
        <w:t>DOCE MILLONES CUATROCIENTOS TRES MIL NOVECIENTOS DIECIOCHO PESOS M/CTE. ($12.403.918,00</w:t>
      </w:r>
      <w:r w:rsidR="00085A41" w:rsidRPr="00D0732A">
        <w:rPr>
          <w:rFonts w:ascii="Arial Narrow" w:hAnsi="Arial Narrow"/>
          <w:b/>
          <w:bCs/>
        </w:rPr>
        <w:t>)</w:t>
      </w:r>
      <w:r w:rsidR="00085A41" w:rsidRPr="00BA198F">
        <w:rPr>
          <w:rFonts w:ascii="Arial Narrow" w:hAnsi="Arial Narrow"/>
          <w:b/>
          <w:bCs/>
        </w:rPr>
        <w:t>,</w:t>
      </w:r>
      <w:r w:rsidR="00085A41" w:rsidRPr="00BA198F">
        <w:rPr>
          <w:rFonts w:ascii="Arial Narrow" w:hAnsi="Arial Narrow"/>
        </w:rPr>
        <w:t xml:space="preserve"> por concepto de la obligación contenida en la Resolución </w:t>
      </w:r>
      <w:r w:rsidR="00085A41" w:rsidRPr="00085A41">
        <w:rPr>
          <w:rFonts w:ascii="Arial Narrow" w:hAnsi="Arial Narrow"/>
        </w:rPr>
        <w:t>469 de fecha 09 de marzo de 2018</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772E2459"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9E1341">
        <w:rPr>
          <w:rFonts w:ascii="Arial Narrow" w:eastAsia="Arial MT" w:hAnsi="Arial Narrow" w:cs="Arial MT"/>
          <w:bCs/>
          <w:sz w:val="22"/>
          <w:szCs w:val="22"/>
          <w:lang w:val="es-ES" w:eastAsia="en-US"/>
        </w:rPr>
        <w:t xml:space="preserve">al </w:t>
      </w:r>
      <w:r w:rsidR="002B1C2E" w:rsidRPr="00085A41">
        <w:rPr>
          <w:rFonts w:ascii="Arial Narrow" w:hAnsi="Arial Narrow"/>
          <w:sz w:val="22"/>
          <w:szCs w:val="22"/>
        </w:rPr>
        <w:t>señor</w:t>
      </w:r>
      <w:r w:rsidR="002B1C2E" w:rsidRPr="00085A41">
        <w:rPr>
          <w:rFonts w:ascii="Arial Narrow" w:hAnsi="Arial Narrow"/>
          <w:b/>
          <w:bCs/>
          <w:sz w:val="22"/>
          <w:szCs w:val="22"/>
        </w:rPr>
        <w:t xml:space="preserve"> </w:t>
      </w:r>
      <w:r w:rsidR="00085A41" w:rsidRPr="00085A41">
        <w:rPr>
          <w:rFonts w:ascii="Arial Narrow" w:hAnsi="Arial Narrow"/>
          <w:b/>
          <w:bCs/>
          <w:sz w:val="22"/>
          <w:szCs w:val="22"/>
        </w:rPr>
        <w:t>EDWIN JOSE MEDINA BRUGES,</w:t>
      </w:r>
      <w:r w:rsidR="00085A41" w:rsidRPr="00085A41">
        <w:rPr>
          <w:rFonts w:ascii="Arial Narrow" w:hAnsi="Arial Narrow"/>
          <w:sz w:val="22"/>
          <w:szCs w:val="22"/>
        </w:rPr>
        <w:t xml:space="preserve"> identificado con cédula de ciudadanía número 1.128.187.870</w:t>
      </w:r>
      <w:r w:rsidR="009F55C6" w:rsidRPr="00085A41">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0F1F381C"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BE08A8">
        <w:rPr>
          <w:rFonts w:ascii="Arial Narrow" w:hAnsi="Arial Narrow"/>
          <w:sz w:val="22"/>
          <w:szCs w:val="22"/>
        </w:rPr>
        <w:t>2</w:t>
      </w:r>
      <w:r w:rsidR="00911AFE">
        <w:rPr>
          <w:rFonts w:ascii="Arial Narrow" w:hAnsi="Arial Narrow"/>
          <w:sz w:val="22"/>
          <w:szCs w:val="22"/>
        </w:rPr>
        <w:t>1</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4B3AD822" w:rsidR="00436830" w:rsidRPr="003713CD" w:rsidRDefault="00DA12C9" w:rsidP="00DA12C9">
      <w:pPr>
        <w:jc w:val="both"/>
        <w:rPr>
          <w:rFonts w:ascii="Arial Narrow" w:hAnsi="Arial Narrow"/>
          <w:i/>
          <w:iCs/>
          <w:noProof/>
          <w:sz w:val="16"/>
          <w:szCs w:val="16"/>
        </w:rPr>
      </w:pPr>
      <w:r w:rsidRPr="00DA12C9">
        <w:rPr>
          <w:rFonts w:ascii="Arial Narrow" w:hAnsi="Arial Narrow"/>
          <w:i/>
          <w:iCs/>
          <w:noProof/>
          <w:sz w:val="16"/>
          <w:szCs w:val="16"/>
        </w:rPr>
        <w:t>Expediente: 1128187870-EDWIN JOSE MEDINA BRUGES</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00941" w14:textId="77777777" w:rsidR="00FF6B3A" w:rsidRDefault="00FF6B3A">
      <w:r>
        <w:separator/>
      </w:r>
    </w:p>
  </w:endnote>
  <w:endnote w:type="continuationSeparator" w:id="0">
    <w:p w14:paraId="2F69C62D" w14:textId="77777777" w:rsidR="00FF6B3A" w:rsidRDefault="00FF6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3EADD" w14:textId="77777777" w:rsidR="00FF6B3A" w:rsidRDefault="00FF6B3A">
      <w:r>
        <w:separator/>
      </w:r>
    </w:p>
  </w:footnote>
  <w:footnote w:type="continuationSeparator" w:id="0">
    <w:p w14:paraId="0110FF73" w14:textId="77777777" w:rsidR="00FF6B3A" w:rsidRDefault="00FF6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E989E42"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17B33">
      <w:rPr>
        <w:rFonts w:ascii="Arial Narrow" w:hAnsi="Arial Narrow" w:cs="Arial"/>
        <w:b/>
        <w:bCs/>
      </w:rPr>
      <w:t xml:space="preserve"> </w:t>
    </w:r>
    <w:r w:rsidR="00D17B33" w:rsidRPr="00D17B33">
      <w:rPr>
        <w:rFonts w:ascii="Arial Narrow" w:hAnsi="Arial Narrow" w:cs="Arial"/>
        <w:b/>
        <w:bCs/>
      </w:rPr>
      <w:t>160717</w:t>
    </w:r>
    <w:r w:rsidR="00DB308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BE08A8">
      <w:rPr>
        <w:rFonts w:ascii="Arial Narrow" w:hAnsi="Arial Narrow" w:cs="Arial"/>
        <w:b/>
        <w:bCs/>
      </w:rPr>
      <w:t>2</w:t>
    </w:r>
    <w:r w:rsidR="00911AFE">
      <w:rPr>
        <w:rFonts w:ascii="Arial Narrow" w:hAnsi="Arial Narrow" w:cs="Arial"/>
        <w:b/>
        <w:bCs/>
      </w:rPr>
      <w:t>1</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5A41"/>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69B5"/>
    <w:rsid w:val="000B7FC4"/>
    <w:rsid w:val="000C049D"/>
    <w:rsid w:val="000C0BD0"/>
    <w:rsid w:val="000C1BC3"/>
    <w:rsid w:val="000C4C73"/>
    <w:rsid w:val="000C4FEB"/>
    <w:rsid w:val="000C6187"/>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2EC"/>
    <w:rsid w:val="00407E53"/>
    <w:rsid w:val="00410BCD"/>
    <w:rsid w:val="00411B86"/>
    <w:rsid w:val="004122DB"/>
    <w:rsid w:val="0041241C"/>
    <w:rsid w:val="00412E60"/>
    <w:rsid w:val="004132C7"/>
    <w:rsid w:val="00413C82"/>
    <w:rsid w:val="004142EC"/>
    <w:rsid w:val="00415905"/>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115"/>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AA9"/>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0DAD"/>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5BC1"/>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7673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18"/>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330E"/>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AFE"/>
    <w:rsid w:val="00911D95"/>
    <w:rsid w:val="00911E2D"/>
    <w:rsid w:val="00912820"/>
    <w:rsid w:val="00912FAC"/>
    <w:rsid w:val="0091440D"/>
    <w:rsid w:val="00914D04"/>
    <w:rsid w:val="00916FCB"/>
    <w:rsid w:val="009173C6"/>
    <w:rsid w:val="00917CFF"/>
    <w:rsid w:val="009200C5"/>
    <w:rsid w:val="0092027C"/>
    <w:rsid w:val="0092042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6920"/>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B6C67"/>
    <w:rsid w:val="009C0479"/>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1341"/>
    <w:rsid w:val="009E3162"/>
    <w:rsid w:val="009E3DB3"/>
    <w:rsid w:val="009E635C"/>
    <w:rsid w:val="009E67A5"/>
    <w:rsid w:val="009E6994"/>
    <w:rsid w:val="009E6C15"/>
    <w:rsid w:val="009F2156"/>
    <w:rsid w:val="009F3AD6"/>
    <w:rsid w:val="009F45CF"/>
    <w:rsid w:val="009F47A8"/>
    <w:rsid w:val="009F55C6"/>
    <w:rsid w:val="009F6233"/>
    <w:rsid w:val="009F7E6B"/>
    <w:rsid w:val="00A023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4681"/>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59D0"/>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5C6A"/>
    <w:rsid w:val="00AD6512"/>
    <w:rsid w:val="00AD683D"/>
    <w:rsid w:val="00AD79E0"/>
    <w:rsid w:val="00AE02DA"/>
    <w:rsid w:val="00AE1C21"/>
    <w:rsid w:val="00AE1E82"/>
    <w:rsid w:val="00AE2FAC"/>
    <w:rsid w:val="00AE32FC"/>
    <w:rsid w:val="00AE39DC"/>
    <w:rsid w:val="00AE56DE"/>
    <w:rsid w:val="00AE64AC"/>
    <w:rsid w:val="00AE6865"/>
    <w:rsid w:val="00AE7828"/>
    <w:rsid w:val="00AF3552"/>
    <w:rsid w:val="00AF4B48"/>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08A8"/>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27F4E"/>
    <w:rsid w:val="00C30C74"/>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3D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17B33"/>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2C9"/>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1D08"/>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6B3A"/>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TotalTime>
  <Pages>2</Pages>
  <Words>848</Words>
  <Characters>4665</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2025-11-21T13:04:00Z</dcterms:created>
  <dcterms:modified xsi:type="dcterms:W3CDTF">2025-11-21T20:25:00Z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